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8C357" w14:textId="77777777" w:rsidR="009E3B4C" w:rsidRDefault="009E3B4C" w:rsidP="009E3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0C0AE768" w14:textId="77777777" w:rsidR="009E3B4C" w:rsidRDefault="009E3B4C" w:rsidP="009E3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195C2B91" w14:textId="77777777" w:rsidR="009E3B4C" w:rsidRDefault="009E3B4C" w:rsidP="009E3B4C">
      <w:pPr>
        <w:pStyle w:val="NoSpacing"/>
        <w:rPr>
          <w:rFonts w:cs="Times New Roman"/>
          <w:szCs w:val="24"/>
        </w:rPr>
      </w:pPr>
    </w:p>
    <w:p w14:paraId="000028A8" w14:textId="77777777" w:rsidR="009E3B4C" w:rsidRDefault="009E3B4C" w:rsidP="009E3B4C">
      <w:pPr>
        <w:pStyle w:val="NoSpacing"/>
        <w:rPr>
          <w:rFonts w:cs="Times New Roman"/>
          <w:szCs w:val="24"/>
        </w:rPr>
      </w:pPr>
    </w:p>
    <w:p w14:paraId="21245361" w14:textId="77777777" w:rsidR="009E3B4C" w:rsidRDefault="009E3B4C" w:rsidP="009E3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Dec.1479</w:t>
      </w:r>
      <w:r>
        <w:rPr>
          <w:rFonts w:cs="Times New Roman"/>
          <w:szCs w:val="24"/>
        </w:rPr>
        <w:tab/>
        <w:t>Gift of his goods and chattels to John Benson of London, haberdasher(q.v.).</w:t>
      </w:r>
    </w:p>
    <w:p w14:paraId="099F7960" w14:textId="77777777" w:rsidR="009E3B4C" w:rsidRDefault="009E3B4C" w:rsidP="009E3B4C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177)</w:t>
      </w:r>
    </w:p>
    <w:p w14:paraId="45FFFD90" w14:textId="77777777" w:rsidR="009E3B4C" w:rsidRDefault="009E3B4C" w:rsidP="009E3B4C">
      <w:pPr>
        <w:pStyle w:val="NoSpacing"/>
        <w:rPr>
          <w:rFonts w:cs="Times New Roman"/>
          <w:szCs w:val="24"/>
        </w:rPr>
      </w:pPr>
    </w:p>
    <w:p w14:paraId="08AF652B" w14:textId="77777777" w:rsidR="009E3B4C" w:rsidRDefault="009E3B4C" w:rsidP="009E3B4C">
      <w:pPr>
        <w:pStyle w:val="NoSpacing"/>
        <w:rPr>
          <w:rFonts w:cs="Times New Roman"/>
          <w:szCs w:val="24"/>
        </w:rPr>
      </w:pPr>
    </w:p>
    <w:p w14:paraId="4BC8CCA8" w14:textId="77777777" w:rsidR="009E3B4C" w:rsidRDefault="009E3B4C" w:rsidP="009E3B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August 2024</w:t>
      </w:r>
    </w:p>
    <w:p w14:paraId="17597C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09680" w14:textId="77777777" w:rsidR="009E3B4C" w:rsidRDefault="009E3B4C" w:rsidP="009139A6">
      <w:r>
        <w:separator/>
      </w:r>
    </w:p>
  </w:endnote>
  <w:endnote w:type="continuationSeparator" w:id="0">
    <w:p w14:paraId="0054AA47" w14:textId="77777777" w:rsidR="009E3B4C" w:rsidRDefault="009E3B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962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285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5D4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A7224" w14:textId="77777777" w:rsidR="009E3B4C" w:rsidRDefault="009E3B4C" w:rsidP="009139A6">
      <w:r>
        <w:separator/>
      </w:r>
    </w:p>
  </w:footnote>
  <w:footnote w:type="continuationSeparator" w:id="0">
    <w:p w14:paraId="692E42D1" w14:textId="77777777" w:rsidR="009E3B4C" w:rsidRDefault="009E3B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7DB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1A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D85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B4C"/>
    <w:rsid w:val="000666E0"/>
    <w:rsid w:val="002510B7"/>
    <w:rsid w:val="00270799"/>
    <w:rsid w:val="005C130B"/>
    <w:rsid w:val="005E1FE7"/>
    <w:rsid w:val="00826F5C"/>
    <w:rsid w:val="009139A6"/>
    <w:rsid w:val="009411C2"/>
    <w:rsid w:val="009448BB"/>
    <w:rsid w:val="00947624"/>
    <w:rsid w:val="009E3B4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DEC9"/>
  <w15:chartTrackingRefBased/>
  <w15:docId w15:val="{6C92B7D8-4551-418D-B063-92A872A95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2024-08-27T19:54:00Z</dcterms:created>
  <dcterms:modified xsi:type="dcterms:W3CDTF">2024-08-27T19:55:00Z</dcterms:modified>
</cp:coreProperties>
</file>